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6.docx</dmsv2BaseFileName>
    <dmsv2BaseDisplayName xmlns="http://schemas.microsoft.com/sharepoint/v3">Zał. nr 6</dmsv2BaseDisplayName>
    <dmsv2SWPP2ObjectNumber xmlns="http://schemas.microsoft.com/sharepoint/v3">POST/DYS/OLD/GZ/01264/2026                        </dmsv2SWPP2ObjectNumber>
    <dmsv2SWPP2SumMD5 xmlns="http://schemas.microsoft.com/sharepoint/v3">cad8207a4d8afc8a2252c3442c6d532f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713091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24913432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FJ3FSM7XJ42E-819859022-592</_dlc_DocId>
    <_dlc_DocIdUrl xmlns="a19cb1c7-c5c7-46d4-85ae-d83685407bba">
      <Url>https://swpp2.dms.gkpge.pl/sites/43/_layouts/15/DocIdRedir.aspx?ID=FJ3FSM7XJ42E-819859022-592</Url>
      <Description>FJ3FSM7XJ42E-819859022-592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C2EBB6F9-6F25-4841-A1D9-D07922C9A9AC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CC121DE-BE3F-45F5-A0DF-1286CDE51ABE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aeff3bac-608c-484d-ab46-e6ff2700820b</vt:lpwstr>
  </property>
</Properties>
</file>